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D614" w14:textId="6F74DCFB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0AF587B1" w14:textId="77777777" w:rsidTr="005844F6">
        <w:tc>
          <w:tcPr>
            <w:tcW w:w="9104" w:type="dxa"/>
            <w:shd w:val="clear" w:color="auto" w:fill="F2F2F2"/>
          </w:tcPr>
          <w:p w14:paraId="2CCF5ED6" w14:textId="77777777" w:rsidR="00F31EAC" w:rsidRDefault="00F31EAC" w:rsidP="00A05398">
            <w:pPr>
              <w:pStyle w:val="Nagwek2"/>
              <w:widowControl/>
              <w:spacing w:before="240" w:after="120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2A75F99B" w14:textId="77777777" w:rsidR="00A05398" w:rsidRPr="0071733A" w:rsidRDefault="00A05398" w:rsidP="00294D45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1D08DEE4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3187EA6A" w14:textId="77777777">
        <w:tc>
          <w:tcPr>
            <w:tcW w:w="2268" w:type="dxa"/>
          </w:tcPr>
          <w:p w14:paraId="785BA39F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6EA0FFF2" w14:textId="6D022CE5" w:rsidR="00140C27" w:rsidRPr="00140C27" w:rsidRDefault="00A43480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43480">
              <w:rPr>
                <w:rFonts w:ascii="Arial" w:hAnsi="Arial" w:cs="Arial"/>
                <w:bCs/>
              </w:rPr>
              <w:t>Remont dróg w m</w:t>
            </w:r>
            <w:r w:rsidR="00BF39DA">
              <w:rPr>
                <w:rFonts w:ascii="Arial" w:hAnsi="Arial" w:cs="Arial"/>
                <w:bCs/>
              </w:rPr>
              <w:t>iejscowości</w:t>
            </w:r>
            <w:r w:rsidRPr="00A43480">
              <w:rPr>
                <w:rFonts w:ascii="Arial" w:hAnsi="Arial" w:cs="Arial"/>
                <w:bCs/>
              </w:rPr>
              <w:t xml:space="preserve"> Łąck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A43480" w:rsidRPr="00140C27" w14:paraId="5F8261FF" w14:textId="77777777" w:rsidTr="00FC2FB3">
        <w:tc>
          <w:tcPr>
            <w:tcW w:w="2268" w:type="dxa"/>
          </w:tcPr>
          <w:p w14:paraId="4638B5F4" w14:textId="77777777" w:rsidR="00A43480" w:rsidRPr="00140C27" w:rsidRDefault="00A43480" w:rsidP="00FC2FB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08A93C7E" w14:textId="77777777" w:rsidR="00A43480" w:rsidRPr="00140C27" w:rsidRDefault="00A43480" w:rsidP="00FC2FB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43480">
              <w:rPr>
                <w:rFonts w:ascii="Arial" w:hAnsi="Arial" w:cs="Arial"/>
                <w:bCs/>
              </w:rPr>
              <w:t>GZK.MK.261.1.2026</w:t>
            </w:r>
          </w:p>
        </w:tc>
      </w:tr>
    </w:tbl>
    <w:p w14:paraId="27F664A1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27F4B08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586E43E0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92EDDA4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35F99A52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43A2090A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7EDBCDAD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A41A8E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03F8E7A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B43BAE4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16E682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139E4EDA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5082A" w:rsidRPr="007677F8" w14:paraId="6F2823C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065916C" w14:textId="77777777" w:rsidR="00F5082A" w:rsidRPr="00B42ED4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4388B8D9" w14:textId="77777777" w:rsidR="00F5082A" w:rsidRPr="00B42ED4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D5779A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1F1D6B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5C8399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2A8F71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2FE3D7C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2DA101C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7FDA708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771AE212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5D5FD4C2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14:paraId="4071F902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14:paraId="6F6A9618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14:paraId="670D04C9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14:paraId="797D8CC6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14:paraId="608E8E80" w14:textId="77777777" w:rsidR="00497AEE" w:rsidRPr="00497AEE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FC9">
              <w:rPr>
                <w:rFonts w:ascii="Arial" w:hAnsi="Arial" w:cs="Arial"/>
                <w:sz w:val="22"/>
                <w:szCs w:val="22"/>
              </w:rPr>
              <w:t>[</w:t>
            </w:r>
            <w:r w:rsidRPr="00362FC9">
              <w:rPr>
                <w:rFonts w:ascii="Arial" w:hAnsi="Arial" w:cs="Arial"/>
              </w:rPr>
              <w:t xml:space="preserve"> </w:t>
            </w:r>
            <w:r w:rsidRPr="00362FC9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14:paraId="38FDB247" w14:textId="77777777" w:rsidR="00C11FEF" w:rsidRPr="00B31A4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77AD157F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61EA2D2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20592B88" w14:textId="77777777" w:rsid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1F373B9A" w14:textId="77777777" w:rsidR="001E3F61" w:rsidRPr="00A8509D" w:rsidRDefault="001E3F61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</w:p>
    <w:p w14:paraId="17E7C0B3" w14:textId="77777777" w:rsidR="006D09E0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18DA6F6A" w14:textId="77777777" w:rsidR="00BF39DA" w:rsidRPr="00B964C4" w:rsidRDefault="00BF39DA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E3F61" w:rsidRPr="007F3E87" w14:paraId="501D260C" w14:textId="77777777" w:rsidTr="001E3F61">
        <w:tc>
          <w:tcPr>
            <w:tcW w:w="5000" w:type="pct"/>
          </w:tcPr>
          <w:p w14:paraId="28E5061B" w14:textId="24F63779" w:rsidR="001E3F61" w:rsidRPr="001E3F61" w:rsidRDefault="001E3F61" w:rsidP="00FC2FB3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E3F61">
              <w:rPr>
                <w:rFonts w:ascii="Arial" w:hAnsi="Arial" w:cs="Arial"/>
                <w:b/>
                <w:bCs/>
              </w:rPr>
              <w:lastRenderedPageBreak/>
              <w:t xml:space="preserve">Zadanie I </w:t>
            </w:r>
          </w:p>
          <w:p w14:paraId="7527FD9E" w14:textId="5F48F29A" w:rsidR="001E3F61" w:rsidRPr="001E3F61" w:rsidRDefault="00D64B95" w:rsidP="00FC2FB3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D64B95">
              <w:rPr>
                <w:rFonts w:ascii="Arial" w:hAnsi="Arial" w:cs="Arial"/>
                <w:b/>
                <w:bCs/>
              </w:rPr>
              <w:t>Remont drogi gminnej nr 290722W relacji droga krajowa nr 60 - Wola Łącka - Stare Budy - droga gminna nr 290707W w miejscowości Łąck</w:t>
            </w:r>
          </w:p>
          <w:p w14:paraId="4D66A25B" w14:textId="77777777" w:rsidR="000509C5" w:rsidRDefault="000509C5" w:rsidP="00FC2FB3">
            <w:pPr>
              <w:spacing w:after="60" w:line="360" w:lineRule="auto"/>
              <w:rPr>
                <w:rFonts w:ascii="Arial" w:hAnsi="Arial" w:cs="Arial"/>
              </w:rPr>
            </w:pPr>
          </w:p>
          <w:p w14:paraId="20FCCCBD" w14:textId="15287D96" w:rsidR="001E3F61" w:rsidRDefault="001E3F61" w:rsidP="00FC2FB3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2D28A701" w14:textId="77777777" w:rsidR="000509C5" w:rsidRDefault="000509C5" w:rsidP="000509C5">
            <w:pPr>
              <w:spacing w:after="60" w:line="360" w:lineRule="auto"/>
              <w:rPr>
                <w:rFonts w:ascii="Arial" w:hAnsi="Arial" w:cs="Arial"/>
                <w:bCs/>
              </w:rPr>
            </w:pPr>
          </w:p>
          <w:p w14:paraId="2F69FFD3" w14:textId="2B5313BB" w:rsidR="000509C5" w:rsidRPr="000509C5" w:rsidRDefault="000509C5" w:rsidP="000509C5">
            <w:pPr>
              <w:spacing w:after="60" w:line="360" w:lineRule="auto"/>
              <w:rPr>
                <w:rFonts w:ascii="Arial" w:hAnsi="Arial" w:cs="Arial"/>
                <w:bCs/>
              </w:rPr>
            </w:pPr>
            <w:r w:rsidRPr="000509C5">
              <w:rPr>
                <w:rFonts w:ascii="Arial" w:hAnsi="Arial" w:cs="Arial"/>
                <w:bCs/>
              </w:rPr>
              <w:t>Okres gwarancji ………. miesięcy</w:t>
            </w:r>
          </w:p>
          <w:p w14:paraId="1D473731" w14:textId="3BF7C526" w:rsidR="001E3F61" w:rsidRPr="000509C5" w:rsidRDefault="000509C5" w:rsidP="000509C5">
            <w:pPr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0509C5">
              <w:rPr>
                <w:rFonts w:ascii="Arial" w:hAnsi="Arial" w:cs="Arial"/>
                <w:i/>
                <w:iCs/>
                <w:sz w:val="20"/>
                <w:szCs w:val="20"/>
              </w:rPr>
              <w:t>(Okres gwarancji określa Wykonawca podając liczbę miesięcy w zakresie od 36 do 60).</w:t>
            </w:r>
          </w:p>
        </w:tc>
      </w:tr>
      <w:tr w:rsidR="001E3F61" w:rsidRPr="007F3E87" w14:paraId="355C36EB" w14:textId="77777777" w:rsidTr="001E3F61">
        <w:tc>
          <w:tcPr>
            <w:tcW w:w="5000" w:type="pct"/>
          </w:tcPr>
          <w:p w14:paraId="60D94742" w14:textId="1E6D627D" w:rsidR="001E3F61" w:rsidRPr="001E3F61" w:rsidRDefault="001E3F61" w:rsidP="00FC2FB3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E3F61">
              <w:rPr>
                <w:rFonts w:ascii="Arial" w:hAnsi="Arial" w:cs="Arial"/>
                <w:b/>
                <w:bCs/>
              </w:rPr>
              <w:t xml:space="preserve">Zadanie II </w:t>
            </w:r>
          </w:p>
          <w:p w14:paraId="0A8FA8F7" w14:textId="24AAFF2D" w:rsidR="001E3F61" w:rsidRPr="001E3F61" w:rsidRDefault="001E3F61" w:rsidP="00FC2FB3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E3F61">
              <w:rPr>
                <w:rFonts w:ascii="Arial" w:hAnsi="Arial" w:cs="Arial"/>
                <w:b/>
                <w:bCs/>
              </w:rPr>
              <w:t>Remont drogi wewnętrznej w miejsc</w:t>
            </w:r>
            <w:r>
              <w:rPr>
                <w:rFonts w:ascii="Arial" w:hAnsi="Arial" w:cs="Arial"/>
                <w:b/>
                <w:bCs/>
              </w:rPr>
              <w:t>owości</w:t>
            </w:r>
            <w:r w:rsidRPr="001E3F61">
              <w:rPr>
                <w:rFonts w:ascii="Arial" w:hAnsi="Arial" w:cs="Arial"/>
                <w:b/>
                <w:bCs/>
              </w:rPr>
              <w:t xml:space="preserve"> Łąck, ul Miodowa</w:t>
            </w:r>
          </w:p>
          <w:p w14:paraId="5AB6FC11" w14:textId="77777777" w:rsidR="000509C5" w:rsidRDefault="000509C5" w:rsidP="000509C5">
            <w:pPr>
              <w:spacing w:after="60" w:line="360" w:lineRule="auto"/>
              <w:rPr>
                <w:rFonts w:ascii="Arial" w:hAnsi="Arial" w:cs="Arial"/>
              </w:rPr>
            </w:pPr>
          </w:p>
          <w:p w14:paraId="17C2DAAB" w14:textId="51B2FD94" w:rsidR="000509C5" w:rsidRDefault="000509C5" w:rsidP="000509C5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294B8AC5" w14:textId="77777777" w:rsidR="000509C5" w:rsidRDefault="000509C5" w:rsidP="000509C5">
            <w:pPr>
              <w:spacing w:after="60" w:line="360" w:lineRule="auto"/>
              <w:rPr>
                <w:rFonts w:ascii="Arial" w:hAnsi="Arial" w:cs="Arial"/>
                <w:bCs/>
              </w:rPr>
            </w:pPr>
          </w:p>
          <w:p w14:paraId="52176754" w14:textId="77777777" w:rsidR="000509C5" w:rsidRPr="000509C5" w:rsidRDefault="000509C5" w:rsidP="000509C5">
            <w:pPr>
              <w:spacing w:after="60" w:line="360" w:lineRule="auto"/>
              <w:rPr>
                <w:rFonts w:ascii="Arial" w:hAnsi="Arial" w:cs="Arial"/>
                <w:bCs/>
              </w:rPr>
            </w:pPr>
            <w:r w:rsidRPr="000509C5">
              <w:rPr>
                <w:rFonts w:ascii="Arial" w:hAnsi="Arial" w:cs="Arial"/>
                <w:bCs/>
              </w:rPr>
              <w:t>Okres gwarancji ………. miesięcy</w:t>
            </w:r>
          </w:p>
          <w:p w14:paraId="6F23395A" w14:textId="66E3F175" w:rsidR="001E3F61" w:rsidRPr="001129C0" w:rsidRDefault="000509C5" w:rsidP="000509C5">
            <w:pPr>
              <w:spacing w:after="60" w:line="360" w:lineRule="auto"/>
              <w:rPr>
                <w:rFonts w:ascii="Arial" w:hAnsi="Arial" w:cs="Arial"/>
              </w:rPr>
            </w:pPr>
            <w:r w:rsidRPr="000509C5">
              <w:rPr>
                <w:rFonts w:ascii="Arial" w:hAnsi="Arial" w:cs="Arial"/>
                <w:i/>
                <w:iCs/>
                <w:sz w:val="20"/>
                <w:szCs w:val="20"/>
              </w:rPr>
              <w:t>(Okres gwarancji określa Wykonawca podając liczbę miesięcy w zakresie od 36 do 60).</w:t>
            </w:r>
          </w:p>
        </w:tc>
      </w:tr>
    </w:tbl>
    <w:p w14:paraId="2DB3ADB7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611BFEE0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0A0DB676" w14:textId="77777777" w:rsidR="00A43480" w:rsidRDefault="00FF57EE" w:rsidP="00A43480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4B1D9399" w14:textId="77777777" w:rsidR="00A43480" w:rsidRDefault="00A43480" w:rsidP="00A43480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48B44067" w14:textId="77777777" w:rsidR="00A43480" w:rsidRDefault="00A43480" w:rsidP="00A43480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461797DE" w14:textId="77777777" w:rsidR="00A43480" w:rsidRPr="00C754AE" w:rsidRDefault="00A43480" w:rsidP="001E3F61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122A016F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7085B45F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3A03D7B4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465916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788F89C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CB655BC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77F5C941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D60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A8E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8D8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5FA6258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CDA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81E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224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3FBAD07" w14:textId="77777777" w:rsidR="00BA5A13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7D6CD4A3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</w:t>
      </w:r>
      <w:r w:rsidRPr="006522FA">
        <w:rPr>
          <w:rFonts w:ascii="Arial" w:hAnsi="Arial" w:cs="Arial"/>
        </w:rPr>
        <w:lastRenderedPageBreak/>
        <w:t>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532677B6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05CB5CC2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65B23792" w14:textId="4EC74D5A" w:rsidR="00CE1552" w:rsidRPr="00CE1552" w:rsidRDefault="000509C5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EEE670A" wp14:editId="54940D19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AC59E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A05398" w:rsidRPr="00A05398">
        <w:rPr>
          <w:rFonts w:ascii="Arial" w:hAnsi="Arial" w:cs="Arial"/>
          <w:bCs/>
        </w:rPr>
        <w:t>t.j</w:t>
      </w:r>
      <w:proofErr w:type="spellEnd"/>
      <w:r w:rsidR="00A05398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154BEF41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1D265494" w14:textId="5AE2852F" w:rsidR="003A37A9" w:rsidRDefault="000509C5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AF3DC3A" wp14:editId="297DD1B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76713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A05398" w:rsidRPr="00A05398">
        <w:rPr>
          <w:rFonts w:ascii="Arial" w:hAnsi="Arial" w:cs="Arial"/>
          <w:bCs/>
        </w:rPr>
        <w:t>t.j</w:t>
      </w:r>
      <w:proofErr w:type="spellEnd"/>
      <w:r w:rsidR="00A05398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1D317A71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8A3A0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E0F2E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D3C2D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E7799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66E9571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050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14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35D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66D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25209B3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F96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BB6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09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F0D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EE388E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27BC7BBE" w14:textId="77777777" w:rsidTr="00B56BE6">
        <w:tc>
          <w:tcPr>
            <w:tcW w:w="1984" w:type="dxa"/>
            <w:vAlign w:val="center"/>
          </w:tcPr>
          <w:p w14:paraId="43FCA1A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4DD2B6D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4ADCC3AC" w14:textId="77777777" w:rsidTr="00B56BE6">
        <w:tc>
          <w:tcPr>
            <w:tcW w:w="1984" w:type="dxa"/>
            <w:vAlign w:val="center"/>
          </w:tcPr>
          <w:p w14:paraId="04E3FF9E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39D210D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B0A2369" w14:textId="77777777" w:rsidTr="00B56BE6">
        <w:tc>
          <w:tcPr>
            <w:tcW w:w="1984" w:type="dxa"/>
            <w:vAlign w:val="center"/>
          </w:tcPr>
          <w:p w14:paraId="124B86D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680820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0EFD4232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24E143D8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70F47A7A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045F167D" w14:textId="66BDE7AA" w:rsidR="00814ACA" w:rsidRPr="001E3F61" w:rsidRDefault="007D475B" w:rsidP="001E3F61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sectPr w:rsidR="00814ACA" w:rsidRPr="001E3F61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C50A1" w14:textId="77777777" w:rsidR="0018657A" w:rsidRDefault="0018657A" w:rsidP="00FF57EE">
      <w:r>
        <w:separator/>
      </w:r>
    </w:p>
  </w:endnote>
  <w:endnote w:type="continuationSeparator" w:id="0">
    <w:p w14:paraId="6B65BC88" w14:textId="77777777" w:rsidR="0018657A" w:rsidRDefault="0018657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4A50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28DE" w14:textId="77777777" w:rsidR="0018657A" w:rsidRDefault="0018657A" w:rsidP="00FF57EE">
      <w:r>
        <w:separator/>
      </w:r>
    </w:p>
  </w:footnote>
  <w:footnote w:type="continuationSeparator" w:id="0">
    <w:p w14:paraId="400828D9" w14:textId="77777777" w:rsidR="0018657A" w:rsidRDefault="0018657A" w:rsidP="00FF57EE">
      <w:r>
        <w:continuationSeparator/>
      </w:r>
    </w:p>
  </w:footnote>
  <w:footnote w:id="1">
    <w:p w14:paraId="0C9C8A8D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6C7C04B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362FC9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362FC9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CCD8A83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447C00C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F9F5AF5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4F715799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D0F0" w14:textId="77777777" w:rsidR="00AE2ACB" w:rsidRPr="00BF39DA" w:rsidRDefault="00193F60">
    <w:pPr>
      <w:pStyle w:val="Nagwek"/>
      <w:rPr>
        <w:rFonts w:ascii="Arial" w:hAnsi="Arial" w:cs="Arial"/>
        <w:sz w:val="20"/>
        <w:szCs w:val="20"/>
      </w:rPr>
    </w:pPr>
    <w:r w:rsidRPr="00BF39DA">
      <w:rPr>
        <w:rFonts w:ascii="Arial" w:hAnsi="Arial" w:cs="Arial"/>
        <w:sz w:val="20"/>
        <w:szCs w:val="20"/>
      </w:rPr>
      <w:t>Numer referencyjny postępowania:</w:t>
    </w:r>
    <w:r w:rsidR="00AE2ACB" w:rsidRPr="00BF39DA">
      <w:rPr>
        <w:rFonts w:ascii="Arial" w:hAnsi="Arial" w:cs="Arial"/>
        <w:sz w:val="20"/>
        <w:szCs w:val="20"/>
      </w:rPr>
      <w:t xml:space="preserve"> </w:t>
    </w:r>
    <w:r w:rsidR="00A43480" w:rsidRPr="00BF39DA">
      <w:rPr>
        <w:rFonts w:ascii="Arial" w:hAnsi="Arial" w:cs="Arial"/>
        <w:sz w:val="20"/>
        <w:szCs w:val="20"/>
      </w:rPr>
      <w:t>GZK.MK.261.1.2026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8271749">
    <w:abstractNumId w:val="3"/>
  </w:num>
  <w:num w:numId="2" w16cid:durableId="863325357">
    <w:abstractNumId w:val="1"/>
  </w:num>
  <w:num w:numId="3" w16cid:durableId="1128667880">
    <w:abstractNumId w:val="2"/>
  </w:num>
  <w:num w:numId="4" w16cid:durableId="1743983865">
    <w:abstractNumId w:val="4"/>
  </w:num>
  <w:num w:numId="5" w16cid:durableId="100705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132"/>
    <w:rsid w:val="00002EEE"/>
    <w:rsid w:val="000273A8"/>
    <w:rsid w:val="00047D3A"/>
    <w:rsid w:val="000509C5"/>
    <w:rsid w:val="00077EBA"/>
    <w:rsid w:val="001063D3"/>
    <w:rsid w:val="001129C0"/>
    <w:rsid w:val="00140C27"/>
    <w:rsid w:val="001412DD"/>
    <w:rsid w:val="0018657A"/>
    <w:rsid w:val="00193F60"/>
    <w:rsid w:val="001C7D84"/>
    <w:rsid w:val="001E3F61"/>
    <w:rsid w:val="001F1C13"/>
    <w:rsid w:val="00216425"/>
    <w:rsid w:val="002214DB"/>
    <w:rsid w:val="00237056"/>
    <w:rsid w:val="00253194"/>
    <w:rsid w:val="00267D1F"/>
    <w:rsid w:val="0028402D"/>
    <w:rsid w:val="00294D45"/>
    <w:rsid w:val="002A516E"/>
    <w:rsid w:val="002C23F2"/>
    <w:rsid w:val="002E612D"/>
    <w:rsid w:val="00362FC9"/>
    <w:rsid w:val="00367F75"/>
    <w:rsid w:val="003A37A9"/>
    <w:rsid w:val="003B769C"/>
    <w:rsid w:val="003D7C97"/>
    <w:rsid w:val="003E0201"/>
    <w:rsid w:val="00497AEE"/>
    <w:rsid w:val="004C59EC"/>
    <w:rsid w:val="004D4F17"/>
    <w:rsid w:val="004D5249"/>
    <w:rsid w:val="004D5A42"/>
    <w:rsid w:val="004E4F1B"/>
    <w:rsid w:val="00525EFF"/>
    <w:rsid w:val="00535702"/>
    <w:rsid w:val="005564F9"/>
    <w:rsid w:val="00563DC0"/>
    <w:rsid w:val="00574A9C"/>
    <w:rsid w:val="005844F6"/>
    <w:rsid w:val="005911F6"/>
    <w:rsid w:val="005E6CFE"/>
    <w:rsid w:val="005F6F5F"/>
    <w:rsid w:val="00640768"/>
    <w:rsid w:val="006522FA"/>
    <w:rsid w:val="00652790"/>
    <w:rsid w:val="006B63D6"/>
    <w:rsid w:val="006C641D"/>
    <w:rsid w:val="006D09E0"/>
    <w:rsid w:val="0071733A"/>
    <w:rsid w:val="007A7547"/>
    <w:rsid w:val="007D475B"/>
    <w:rsid w:val="007E331F"/>
    <w:rsid w:val="007E7812"/>
    <w:rsid w:val="007F3E87"/>
    <w:rsid w:val="00814ACA"/>
    <w:rsid w:val="00840132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43480"/>
    <w:rsid w:val="00A50E18"/>
    <w:rsid w:val="00A8509D"/>
    <w:rsid w:val="00AA39D6"/>
    <w:rsid w:val="00AE2ACB"/>
    <w:rsid w:val="00AF4AC3"/>
    <w:rsid w:val="00AF662E"/>
    <w:rsid w:val="00B0043A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474D"/>
    <w:rsid w:val="00BF39DA"/>
    <w:rsid w:val="00C11FEF"/>
    <w:rsid w:val="00C22F7D"/>
    <w:rsid w:val="00C3316D"/>
    <w:rsid w:val="00C749A9"/>
    <w:rsid w:val="00C754AE"/>
    <w:rsid w:val="00C85374"/>
    <w:rsid w:val="00C96667"/>
    <w:rsid w:val="00CB6EAC"/>
    <w:rsid w:val="00CE1552"/>
    <w:rsid w:val="00CE3AE6"/>
    <w:rsid w:val="00D554C7"/>
    <w:rsid w:val="00D5631A"/>
    <w:rsid w:val="00D613AB"/>
    <w:rsid w:val="00D64B95"/>
    <w:rsid w:val="00DC336F"/>
    <w:rsid w:val="00E1735C"/>
    <w:rsid w:val="00E22EC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C47BA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23A82"/>
  <w15:chartTrackingRefBased/>
  <w15:docId w15:val="{8A0D7B3C-1DF3-4EDC-B775-8959573D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dc:description/>
  <cp:lastModifiedBy>Michał Ryś</cp:lastModifiedBy>
  <cp:revision>4</cp:revision>
  <dcterms:created xsi:type="dcterms:W3CDTF">2026-04-09T09:17:00Z</dcterms:created>
  <dcterms:modified xsi:type="dcterms:W3CDTF">2026-04-13T11:45:00Z</dcterms:modified>
</cp:coreProperties>
</file>